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6C5D050" w14:textId="117A8626" w:rsidR="00A22FC8" w:rsidRPr="0055380D" w:rsidRDefault="00A22FC8" w:rsidP="00A22FC8">
      <w:pPr>
        <w:pStyle w:val="NoSpacing"/>
        <w:jc w:val="right"/>
      </w:pPr>
      <w:r w:rsidRPr="0055380D">
        <w:t>Name: __________________</w:t>
      </w:r>
    </w:p>
    <w:p w14:paraId="24791648" w14:textId="760CD8A2" w:rsidR="00A22FC8" w:rsidRPr="0055380D" w:rsidRDefault="00A22FC8" w:rsidP="00A22FC8">
      <w:pPr>
        <w:pStyle w:val="NoSpacing"/>
        <w:jc w:val="right"/>
      </w:pPr>
      <w:r w:rsidRPr="0055380D">
        <w:t>Period: __________________</w:t>
      </w:r>
    </w:p>
    <w:p w14:paraId="65DFBF47" w14:textId="6ECFC70C" w:rsidR="0099427E" w:rsidRDefault="00282A99" w:rsidP="0099427E">
      <w:pPr>
        <w:pStyle w:val="Title"/>
      </w:pPr>
      <w:r>
        <w:t>Machinery Skills</w:t>
      </w:r>
    </w:p>
    <w:p w14:paraId="34140222" w14:textId="4C56E2B4" w:rsidR="00282A99" w:rsidRPr="00282A99" w:rsidRDefault="00282A99" w:rsidP="00282A99">
      <w:pPr>
        <w:jc w:val="center"/>
        <w:rPr>
          <w:sz w:val="28"/>
        </w:rPr>
      </w:pPr>
      <w:r w:rsidRPr="00282A99">
        <w:rPr>
          <w:sz w:val="28"/>
        </w:rPr>
        <w:t>Pre Check Inspection</w:t>
      </w:r>
    </w:p>
    <w:p w14:paraId="4FE859CD" w14:textId="77777777" w:rsidR="002760B2" w:rsidRPr="002760B2" w:rsidRDefault="002760B2" w:rsidP="002760B2">
      <w:pPr>
        <w:rPr>
          <w:sz w:val="28"/>
        </w:rPr>
      </w:pPr>
      <w:r w:rsidRPr="002760B2">
        <w:rPr>
          <w:b/>
          <w:bCs/>
          <w:sz w:val="28"/>
        </w:rPr>
        <w:t xml:space="preserve">Warm up Questions - </w:t>
      </w:r>
    </w:p>
    <w:p w14:paraId="1FC9F0C1" w14:textId="77777777" w:rsidR="004C780A" w:rsidRPr="002760B2" w:rsidRDefault="001D516A" w:rsidP="001D516A">
      <w:pPr>
        <w:numPr>
          <w:ilvl w:val="0"/>
          <w:numId w:val="1"/>
        </w:numPr>
        <w:rPr>
          <w:sz w:val="28"/>
        </w:rPr>
      </w:pPr>
      <w:r w:rsidRPr="002760B2">
        <w:rPr>
          <w:sz w:val="28"/>
        </w:rPr>
        <w:t>Recall what you know about pre-check inspection</w:t>
      </w:r>
    </w:p>
    <w:p w14:paraId="2125E971" w14:textId="77777777" w:rsidR="004C780A" w:rsidRPr="002760B2" w:rsidRDefault="001D516A" w:rsidP="001D516A">
      <w:pPr>
        <w:numPr>
          <w:ilvl w:val="0"/>
          <w:numId w:val="1"/>
        </w:numPr>
        <w:rPr>
          <w:sz w:val="28"/>
        </w:rPr>
      </w:pPr>
      <w:r w:rsidRPr="002760B2">
        <w:rPr>
          <w:sz w:val="28"/>
        </w:rPr>
        <w:t>Why is the step valuable to conduct?</w:t>
      </w:r>
    </w:p>
    <w:p w14:paraId="467958E9" w14:textId="77777777" w:rsidR="002760B2" w:rsidRPr="002760B2" w:rsidRDefault="002760B2" w:rsidP="002760B2">
      <w:pPr>
        <w:rPr>
          <w:sz w:val="28"/>
        </w:rPr>
      </w:pPr>
      <w:r w:rsidRPr="002760B2">
        <w:rPr>
          <w:b/>
          <w:bCs/>
          <w:sz w:val="28"/>
        </w:rPr>
        <w:t>What is a Pre-Check Inspection?</w:t>
      </w:r>
    </w:p>
    <w:p w14:paraId="1A228F8C" w14:textId="77777777" w:rsidR="00821AD2" w:rsidRDefault="002760B2" w:rsidP="00821AD2">
      <w:pPr>
        <w:rPr>
          <w:sz w:val="28"/>
        </w:rPr>
      </w:pPr>
      <w:r w:rsidRPr="002760B2">
        <w:rPr>
          <w:i/>
          <w:iCs/>
          <w:sz w:val="28"/>
        </w:rPr>
        <w:t>The initial inspection of important components listed in the m</w:t>
      </w:r>
      <w:r>
        <w:rPr>
          <w:i/>
          <w:iCs/>
          <w:sz w:val="28"/>
        </w:rPr>
        <w:t>anual before the operator __________</w:t>
      </w:r>
      <w:r w:rsidRPr="002760B2">
        <w:rPr>
          <w:i/>
          <w:iCs/>
          <w:sz w:val="28"/>
        </w:rPr>
        <w:t xml:space="preserve"> to use the tractor or implement.</w:t>
      </w:r>
    </w:p>
    <w:p w14:paraId="25655781" w14:textId="02FC0A44" w:rsidR="004C780A" w:rsidRPr="00821AD2" w:rsidRDefault="001D516A" w:rsidP="00821AD2">
      <w:pPr>
        <w:rPr>
          <w:b/>
          <w:sz w:val="28"/>
        </w:rPr>
      </w:pPr>
      <w:r w:rsidRPr="00821AD2">
        <w:rPr>
          <w:b/>
          <w:sz w:val="28"/>
        </w:rPr>
        <w:t>The Daily Pre-Check</w:t>
      </w:r>
    </w:p>
    <w:p w14:paraId="3BDAC847" w14:textId="77777777" w:rsidR="002760B2" w:rsidRPr="00821AD2" w:rsidRDefault="002760B2" w:rsidP="002760B2">
      <w:pPr>
        <w:rPr>
          <w:sz w:val="28"/>
        </w:rPr>
      </w:pPr>
      <w:r w:rsidRPr="00821AD2">
        <w:rPr>
          <w:bCs/>
          <w:i/>
          <w:iCs/>
          <w:sz w:val="28"/>
        </w:rPr>
        <w:t>Completed before each drive.</w:t>
      </w:r>
    </w:p>
    <w:p w14:paraId="53423285" w14:textId="77777777" w:rsidR="002760B2" w:rsidRPr="002760B2" w:rsidRDefault="002760B2" w:rsidP="002760B2">
      <w:pPr>
        <w:rPr>
          <w:sz w:val="28"/>
        </w:rPr>
      </w:pPr>
      <w:r w:rsidRPr="002760B2">
        <w:rPr>
          <w:b/>
          <w:bCs/>
          <w:i/>
          <w:iCs/>
          <w:sz w:val="28"/>
        </w:rPr>
        <w:t>Check before starting:</w:t>
      </w:r>
    </w:p>
    <w:p w14:paraId="2D98F348" w14:textId="77777777" w:rsidR="004C780A" w:rsidRPr="002760B2" w:rsidRDefault="001D516A" w:rsidP="001D516A">
      <w:pPr>
        <w:numPr>
          <w:ilvl w:val="0"/>
          <w:numId w:val="3"/>
        </w:numPr>
        <w:rPr>
          <w:sz w:val="28"/>
        </w:rPr>
      </w:pPr>
      <w:r w:rsidRPr="002760B2">
        <w:rPr>
          <w:sz w:val="28"/>
        </w:rPr>
        <w:t>Engine Oil</w:t>
      </w:r>
    </w:p>
    <w:p w14:paraId="5FB9D843" w14:textId="77777777" w:rsidR="004C780A" w:rsidRPr="002760B2" w:rsidRDefault="001D516A" w:rsidP="001D516A">
      <w:pPr>
        <w:numPr>
          <w:ilvl w:val="0"/>
          <w:numId w:val="3"/>
        </w:numPr>
        <w:rPr>
          <w:sz w:val="28"/>
        </w:rPr>
      </w:pPr>
      <w:r w:rsidRPr="002760B2">
        <w:rPr>
          <w:sz w:val="28"/>
        </w:rPr>
        <w:t>Hydraulic/Transmission Oil</w:t>
      </w:r>
    </w:p>
    <w:p w14:paraId="77AA6AA3" w14:textId="2E3A8C28" w:rsidR="004C780A" w:rsidRPr="002760B2" w:rsidRDefault="002760B2" w:rsidP="001D516A">
      <w:pPr>
        <w:numPr>
          <w:ilvl w:val="0"/>
          <w:numId w:val="3"/>
        </w:numPr>
        <w:rPr>
          <w:sz w:val="28"/>
        </w:rPr>
      </w:pPr>
      <w:r>
        <w:rPr>
          <w:sz w:val="28"/>
        </w:rPr>
        <w:t>_______________</w:t>
      </w:r>
      <w:r w:rsidR="001D516A" w:rsidRPr="002760B2">
        <w:rPr>
          <w:sz w:val="28"/>
        </w:rPr>
        <w:t xml:space="preserve"> </w:t>
      </w:r>
    </w:p>
    <w:p w14:paraId="5FC9E96C" w14:textId="77777777" w:rsidR="004C780A" w:rsidRPr="002760B2" w:rsidRDefault="001D516A" w:rsidP="001D516A">
      <w:pPr>
        <w:numPr>
          <w:ilvl w:val="0"/>
          <w:numId w:val="3"/>
        </w:numPr>
        <w:rPr>
          <w:sz w:val="28"/>
        </w:rPr>
      </w:pPr>
      <w:r w:rsidRPr="002760B2">
        <w:rPr>
          <w:sz w:val="28"/>
        </w:rPr>
        <w:t>Tire Inflation – visually or with gauge when available</w:t>
      </w:r>
    </w:p>
    <w:p w14:paraId="600CB7F6" w14:textId="3754D445" w:rsidR="004C780A" w:rsidRPr="002760B2" w:rsidRDefault="002760B2" w:rsidP="001D516A">
      <w:pPr>
        <w:numPr>
          <w:ilvl w:val="0"/>
          <w:numId w:val="3"/>
        </w:numPr>
        <w:rPr>
          <w:sz w:val="28"/>
        </w:rPr>
      </w:pPr>
      <w:r>
        <w:rPr>
          <w:sz w:val="28"/>
        </w:rPr>
        <w:t>_____________</w:t>
      </w:r>
    </w:p>
    <w:p w14:paraId="62FA4F80" w14:textId="7E297B7C" w:rsidR="004C780A" w:rsidRPr="00E45EAC" w:rsidRDefault="001D516A" w:rsidP="00E45EAC">
      <w:pPr>
        <w:pStyle w:val="ListParagraph"/>
        <w:numPr>
          <w:ilvl w:val="1"/>
          <w:numId w:val="3"/>
        </w:numPr>
        <w:rPr>
          <w:sz w:val="28"/>
        </w:rPr>
      </w:pPr>
      <w:r w:rsidRPr="00E45EAC">
        <w:rPr>
          <w:bCs/>
          <w:sz w:val="28"/>
        </w:rPr>
        <w:t>Diesel or Gas</w:t>
      </w:r>
    </w:p>
    <w:p w14:paraId="37C8DA5C" w14:textId="77777777" w:rsidR="004C780A" w:rsidRPr="002760B2" w:rsidRDefault="001D516A" w:rsidP="001D516A">
      <w:pPr>
        <w:numPr>
          <w:ilvl w:val="1"/>
          <w:numId w:val="3"/>
        </w:numPr>
        <w:rPr>
          <w:sz w:val="28"/>
        </w:rPr>
      </w:pPr>
      <w:r w:rsidRPr="002760B2">
        <w:rPr>
          <w:bCs/>
          <w:sz w:val="28"/>
        </w:rPr>
        <w:t>Look for signs of contamination</w:t>
      </w:r>
    </w:p>
    <w:p w14:paraId="2F6DD4BD" w14:textId="77777777" w:rsidR="004C780A" w:rsidRPr="002760B2" w:rsidRDefault="001D516A" w:rsidP="001D516A">
      <w:pPr>
        <w:numPr>
          <w:ilvl w:val="0"/>
          <w:numId w:val="3"/>
        </w:numPr>
        <w:rPr>
          <w:sz w:val="28"/>
        </w:rPr>
      </w:pPr>
      <w:r w:rsidRPr="002760B2">
        <w:rPr>
          <w:sz w:val="28"/>
        </w:rPr>
        <w:t>Walk around – look for missing shields, and parts, worn parts, oil leaks, etc.</w:t>
      </w:r>
    </w:p>
    <w:p w14:paraId="23871DEB" w14:textId="2BC822BA" w:rsidR="004C780A" w:rsidRPr="002760B2" w:rsidRDefault="001D516A" w:rsidP="001D516A">
      <w:pPr>
        <w:numPr>
          <w:ilvl w:val="0"/>
          <w:numId w:val="3"/>
        </w:numPr>
        <w:rPr>
          <w:sz w:val="28"/>
        </w:rPr>
      </w:pPr>
      <w:r w:rsidRPr="002760B2">
        <w:rPr>
          <w:sz w:val="28"/>
        </w:rPr>
        <w:t>Conditio</w:t>
      </w:r>
      <w:r w:rsidR="002760B2">
        <w:rPr>
          <w:sz w:val="28"/>
        </w:rPr>
        <w:t>n of _______________</w:t>
      </w:r>
      <w:r w:rsidRPr="002760B2">
        <w:rPr>
          <w:sz w:val="28"/>
        </w:rPr>
        <w:t xml:space="preserve"> (if tractor has ROPS)</w:t>
      </w:r>
    </w:p>
    <w:p w14:paraId="1193903F" w14:textId="77777777" w:rsidR="004C780A" w:rsidRPr="002760B2" w:rsidRDefault="001D516A" w:rsidP="001D516A">
      <w:pPr>
        <w:numPr>
          <w:ilvl w:val="0"/>
          <w:numId w:val="3"/>
        </w:numPr>
        <w:rPr>
          <w:sz w:val="28"/>
        </w:rPr>
      </w:pPr>
      <w:r w:rsidRPr="002760B2">
        <w:rPr>
          <w:sz w:val="28"/>
        </w:rPr>
        <w:t>KNOW how to operate (manual, instruction)</w:t>
      </w:r>
    </w:p>
    <w:p w14:paraId="65118C7D" w14:textId="77777777" w:rsidR="004C780A" w:rsidRPr="00E45EAC" w:rsidRDefault="001D516A" w:rsidP="00E45EAC">
      <w:pPr>
        <w:rPr>
          <w:b/>
          <w:sz w:val="28"/>
        </w:rPr>
      </w:pPr>
      <w:r w:rsidRPr="00E45EAC">
        <w:rPr>
          <w:b/>
          <w:sz w:val="28"/>
        </w:rPr>
        <w:t>After Operator Turns on Tractor</w:t>
      </w:r>
    </w:p>
    <w:p w14:paraId="6D477BD0" w14:textId="77777777" w:rsidR="002760B2" w:rsidRPr="002760B2" w:rsidRDefault="002760B2" w:rsidP="002760B2">
      <w:pPr>
        <w:rPr>
          <w:sz w:val="28"/>
        </w:rPr>
      </w:pPr>
      <w:r w:rsidRPr="002760B2">
        <w:rPr>
          <w:sz w:val="28"/>
        </w:rPr>
        <w:t>Inspect the following before operation;</w:t>
      </w:r>
    </w:p>
    <w:p w14:paraId="6A65C3AF" w14:textId="47B185EA" w:rsidR="004C780A" w:rsidRPr="002760B2" w:rsidRDefault="002760B2" w:rsidP="001D516A">
      <w:pPr>
        <w:numPr>
          <w:ilvl w:val="0"/>
          <w:numId w:val="5"/>
        </w:numPr>
        <w:rPr>
          <w:sz w:val="28"/>
        </w:rPr>
      </w:pPr>
      <w:r>
        <w:rPr>
          <w:sz w:val="28"/>
        </w:rPr>
        <w:t>Test ______________</w:t>
      </w:r>
    </w:p>
    <w:p w14:paraId="5D110AC8" w14:textId="209DE191" w:rsidR="004C780A" w:rsidRPr="002760B2" w:rsidRDefault="002760B2" w:rsidP="001D516A">
      <w:pPr>
        <w:numPr>
          <w:ilvl w:val="0"/>
          <w:numId w:val="5"/>
        </w:numPr>
        <w:rPr>
          <w:sz w:val="28"/>
        </w:rPr>
      </w:pPr>
      <w:r>
        <w:rPr>
          <w:sz w:val="28"/>
        </w:rPr>
        <w:t>Test ______________</w:t>
      </w:r>
    </w:p>
    <w:p w14:paraId="71D77E4F" w14:textId="77777777" w:rsidR="004C780A" w:rsidRPr="002760B2" w:rsidRDefault="001D516A" w:rsidP="001D516A">
      <w:pPr>
        <w:numPr>
          <w:ilvl w:val="0"/>
          <w:numId w:val="5"/>
        </w:numPr>
        <w:rPr>
          <w:sz w:val="28"/>
        </w:rPr>
      </w:pPr>
      <w:r w:rsidRPr="002760B2">
        <w:rPr>
          <w:sz w:val="28"/>
        </w:rPr>
        <w:lastRenderedPageBreak/>
        <w:t>Test hydraulic response</w:t>
      </w:r>
    </w:p>
    <w:p w14:paraId="73158CDD" w14:textId="77777777" w:rsidR="004C780A" w:rsidRPr="002760B2" w:rsidRDefault="001D516A" w:rsidP="001D516A">
      <w:pPr>
        <w:numPr>
          <w:ilvl w:val="0"/>
          <w:numId w:val="5"/>
        </w:numPr>
        <w:rPr>
          <w:sz w:val="28"/>
        </w:rPr>
      </w:pPr>
      <w:r w:rsidRPr="002760B2">
        <w:rPr>
          <w:sz w:val="28"/>
        </w:rPr>
        <w:t>Check oil pressure using gauge on display panel</w:t>
      </w:r>
    </w:p>
    <w:p w14:paraId="1CC9F758" w14:textId="77777777" w:rsidR="004C780A" w:rsidRPr="00E45EAC" w:rsidRDefault="001D516A" w:rsidP="00E45EAC">
      <w:pPr>
        <w:rPr>
          <w:b/>
          <w:sz w:val="28"/>
        </w:rPr>
      </w:pPr>
      <w:r w:rsidRPr="00E45EAC">
        <w:rPr>
          <w:b/>
          <w:sz w:val="28"/>
        </w:rPr>
        <w:t>Once Tractor is in Use</w:t>
      </w:r>
    </w:p>
    <w:p w14:paraId="0B22A498" w14:textId="77777777" w:rsidR="004C780A" w:rsidRPr="002760B2" w:rsidRDefault="001D516A" w:rsidP="001D516A">
      <w:pPr>
        <w:numPr>
          <w:ilvl w:val="0"/>
          <w:numId w:val="7"/>
        </w:numPr>
        <w:rPr>
          <w:sz w:val="28"/>
        </w:rPr>
      </w:pPr>
      <w:r w:rsidRPr="002760B2">
        <w:rPr>
          <w:sz w:val="28"/>
        </w:rPr>
        <w:t>Use safety equipment</w:t>
      </w:r>
    </w:p>
    <w:p w14:paraId="4B11027B" w14:textId="4D78D03E" w:rsidR="004C780A" w:rsidRPr="002760B2" w:rsidRDefault="002760B2" w:rsidP="001D516A">
      <w:pPr>
        <w:numPr>
          <w:ilvl w:val="0"/>
          <w:numId w:val="7"/>
        </w:numPr>
        <w:rPr>
          <w:sz w:val="28"/>
        </w:rPr>
      </w:pPr>
      <w:r>
        <w:rPr>
          <w:sz w:val="28"/>
        </w:rPr>
        <w:t>_____________</w:t>
      </w:r>
      <w:r w:rsidR="001D516A" w:rsidRPr="002760B2">
        <w:rPr>
          <w:sz w:val="28"/>
        </w:rPr>
        <w:t xml:space="preserve"> temperature</w:t>
      </w:r>
    </w:p>
    <w:p w14:paraId="6699096A" w14:textId="77777777" w:rsidR="004C780A" w:rsidRPr="002760B2" w:rsidRDefault="001D516A" w:rsidP="001D516A">
      <w:pPr>
        <w:numPr>
          <w:ilvl w:val="0"/>
          <w:numId w:val="7"/>
        </w:numPr>
        <w:rPr>
          <w:sz w:val="28"/>
        </w:rPr>
      </w:pPr>
      <w:r w:rsidRPr="002760B2">
        <w:rPr>
          <w:sz w:val="28"/>
        </w:rPr>
        <w:t>Oil Pressure</w:t>
      </w:r>
    </w:p>
    <w:p w14:paraId="180B1475" w14:textId="77777777" w:rsidR="004C780A" w:rsidRPr="002760B2" w:rsidRDefault="001D516A" w:rsidP="001D516A">
      <w:pPr>
        <w:numPr>
          <w:ilvl w:val="0"/>
          <w:numId w:val="7"/>
        </w:numPr>
        <w:rPr>
          <w:sz w:val="28"/>
        </w:rPr>
      </w:pPr>
      <w:r w:rsidRPr="002760B2">
        <w:rPr>
          <w:sz w:val="28"/>
        </w:rPr>
        <w:t>Fuel Pressure (diesel)</w:t>
      </w:r>
    </w:p>
    <w:p w14:paraId="7C1C8406" w14:textId="77777777" w:rsidR="004C780A" w:rsidRPr="002760B2" w:rsidRDefault="001D516A" w:rsidP="001D516A">
      <w:pPr>
        <w:numPr>
          <w:ilvl w:val="0"/>
          <w:numId w:val="7"/>
        </w:numPr>
        <w:rPr>
          <w:sz w:val="28"/>
        </w:rPr>
      </w:pPr>
      <w:r w:rsidRPr="002760B2">
        <w:rPr>
          <w:sz w:val="28"/>
        </w:rPr>
        <w:t>Fuel Level (Diesel is important)</w:t>
      </w:r>
    </w:p>
    <w:p w14:paraId="6D01CADF" w14:textId="53C762D7" w:rsidR="004C780A" w:rsidRPr="002760B2" w:rsidRDefault="00E45EAC" w:rsidP="001D516A">
      <w:pPr>
        <w:numPr>
          <w:ilvl w:val="0"/>
          <w:numId w:val="7"/>
        </w:numPr>
        <w:rPr>
          <w:sz w:val="28"/>
        </w:rPr>
      </w:pPr>
      <w:r>
        <w:rPr>
          <w:sz w:val="28"/>
        </w:rPr>
        <w:t>______________</w:t>
      </w:r>
      <w:r w:rsidR="001D516A" w:rsidRPr="002760B2">
        <w:rPr>
          <w:sz w:val="28"/>
        </w:rPr>
        <w:t xml:space="preserve"> response</w:t>
      </w:r>
    </w:p>
    <w:p w14:paraId="78D0AE0A" w14:textId="77777777" w:rsidR="004C780A" w:rsidRPr="002760B2" w:rsidRDefault="001D516A" w:rsidP="001D516A">
      <w:pPr>
        <w:numPr>
          <w:ilvl w:val="0"/>
          <w:numId w:val="7"/>
        </w:numPr>
        <w:rPr>
          <w:sz w:val="28"/>
        </w:rPr>
      </w:pPr>
      <w:r w:rsidRPr="002760B2">
        <w:rPr>
          <w:sz w:val="28"/>
        </w:rPr>
        <w:t xml:space="preserve">Changes in operation </w:t>
      </w:r>
    </w:p>
    <w:p w14:paraId="78B1BE86" w14:textId="1A81A5BA" w:rsidR="004C780A" w:rsidRPr="002760B2" w:rsidRDefault="002760B2" w:rsidP="001D516A">
      <w:pPr>
        <w:numPr>
          <w:ilvl w:val="0"/>
          <w:numId w:val="7"/>
        </w:numPr>
        <w:rPr>
          <w:sz w:val="28"/>
        </w:rPr>
      </w:pPr>
      <w:r>
        <w:rPr>
          <w:sz w:val="28"/>
        </w:rPr>
        <w:t>3 L’s – Look, Listen, ______</w:t>
      </w:r>
    </w:p>
    <w:p w14:paraId="55E7157C" w14:textId="77777777" w:rsidR="004C780A" w:rsidRPr="00E45EAC" w:rsidRDefault="001D516A" w:rsidP="00E45EAC">
      <w:pPr>
        <w:rPr>
          <w:b/>
          <w:sz w:val="28"/>
        </w:rPr>
      </w:pPr>
      <w:r w:rsidRPr="00E45EAC">
        <w:rPr>
          <w:b/>
          <w:sz w:val="28"/>
        </w:rPr>
        <w:t>Example Pre-Check Inspection Sheet</w:t>
      </w:r>
    </w:p>
    <w:p w14:paraId="1D302B2A" w14:textId="68C11652" w:rsidR="004C780A" w:rsidRPr="00E45EAC" w:rsidRDefault="002760B2" w:rsidP="00E45EAC">
      <w:pPr>
        <w:rPr>
          <w:b/>
          <w:sz w:val="28"/>
        </w:rPr>
      </w:pPr>
      <w:r w:rsidRPr="00E45EAC">
        <w:rPr>
          <w:b/>
          <w:sz w:val="28"/>
        </w:rPr>
        <w:t>Build a ______________</w:t>
      </w:r>
      <w:r w:rsidR="001D516A" w:rsidRPr="00E45EAC">
        <w:rPr>
          <w:b/>
          <w:sz w:val="28"/>
        </w:rPr>
        <w:t xml:space="preserve"> of Safety</w:t>
      </w:r>
    </w:p>
    <w:p w14:paraId="5BF49A10" w14:textId="77777777" w:rsidR="004C780A" w:rsidRPr="002760B2" w:rsidRDefault="001D516A" w:rsidP="001D516A">
      <w:pPr>
        <w:numPr>
          <w:ilvl w:val="0"/>
          <w:numId w:val="9"/>
        </w:numPr>
        <w:rPr>
          <w:sz w:val="28"/>
        </w:rPr>
      </w:pPr>
      <w:r w:rsidRPr="002760B2">
        <w:rPr>
          <w:sz w:val="28"/>
        </w:rPr>
        <w:t>Safe Operation</w:t>
      </w:r>
    </w:p>
    <w:p w14:paraId="51C72D4E" w14:textId="1C5F299B" w:rsidR="004C780A" w:rsidRPr="00E45EAC" w:rsidRDefault="001D516A" w:rsidP="00E45EAC">
      <w:pPr>
        <w:pStyle w:val="ListParagraph"/>
        <w:numPr>
          <w:ilvl w:val="1"/>
          <w:numId w:val="9"/>
        </w:numPr>
        <w:rPr>
          <w:sz w:val="28"/>
        </w:rPr>
      </w:pPr>
      <w:r w:rsidRPr="00E45EAC">
        <w:rPr>
          <w:sz w:val="28"/>
        </w:rPr>
        <w:t>Saves money in lost work time</w:t>
      </w:r>
    </w:p>
    <w:p w14:paraId="6121ECD7" w14:textId="77777777" w:rsidR="004C780A" w:rsidRPr="002760B2" w:rsidRDefault="001D516A" w:rsidP="001D516A">
      <w:pPr>
        <w:numPr>
          <w:ilvl w:val="1"/>
          <w:numId w:val="9"/>
        </w:numPr>
        <w:rPr>
          <w:sz w:val="28"/>
        </w:rPr>
      </w:pPr>
      <w:r w:rsidRPr="002760B2">
        <w:rPr>
          <w:sz w:val="28"/>
        </w:rPr>
        <w:t>Reduced maintenance</w:t>
      </w:r>
    </w:p>
    <w:p w14:paraId="6D87D656" w14:textId="77777777" w:rsidR="004C780A" w:rsidRPr="002760B2" w:rsidRDefault="001D516A" w:rsidP="001D516A">
      <w:pPr>
        <w:numPr>
          <w:ilvl w:val="1"/>
          <w:numId w:val="9"/>
        </w:numPr>
        <w:rPr>
          <w:sz w:val="28"/>
        </w:rPr>
      </w:pPr>
      <w:r w:rsidRPr="002760B2">
        <w:rPr>
          <w:sz w:val="28"/>
        </w:rPr>
        <w:t>Reduced worker’s compensation rates</w:t>
      </w:r>
    </w:p>
    <w:p w14:paraId="0F36801B" w14:textId="77777777" w:rsidR="004C780A" w:rsidRPr="002760B2" w:rsidRDefault="001D516A" w:rsidP="001D516A">
      <w:pPr>
        <w:numPr>
          <w:ilvl w:val="0"/>
          <w:numId w:val="9"/>
        </w:numPr>
        <w:rPr>
          <w:sz w:val="28"/>
        </w:rPr>
      </w:pPr>
      <w:r w:rsidRPr="002760B2">
        <w:rPr>
          <w:sz w:val="28"/>
        </w:rPr>
        <w:t>Safety Training is required by law</w:t>
      </w:r>
    </w:p>
    <w:p w14:paraId="38DD3DC9" w14:textId="688650FD" w:rsidR="004C780A" w:rsidRPr="002760B2" w:rsidRDefault="002760B2" w:rsidP="001D516A">
      <w:pPr>
        <w:numPr>
          <w:ilvl w:val="0"/>
          <w:numId w:val="9"/>
        </w:numPr>
        <w:rPr>
          <w:sz w:val="28"/>
        </w:rPr>
      </w:pPr>
      <w:r>
        <w:rPr>
          <w:sz w:val="28"/>
        </w:rPr>
        <w:t>Safety is ___________________</w:t>
      </w:r>
      <w:r w:rsidR="001D516A" w:rsidRPr="002760B2">
        <w:rPr>
          <w:sz w:val="28"/>
        </w:rPr>
        <w:t xml:space="preserve"> responsibility</w:t>
      </w:r>
    </w:p>
    <w:p w14:paraId="1A9827C8" w14:textId="655C12F7" w:rsidR="004C780A" w:rsidRPr="00E45EAC" w:rsidRDefault="001D516A" w:rsidP="00E45EAC">
      <w:pPr>
        <w:rPr>
          <w:b/>
          <w:sz w:val="28"/>
        </w:rPr>
      </w:pPr>
      <w:r w:rsidRPr="00E45EAC">
        <w:rPr>
          <w:b/>
          <w:sz w:val="28"/>
        </w:rPr>
        <w:t>Lets Practice Our Pre Check Skills</w:t>
      </w:r>
    </w:p>
    <w:p w14:paraId="5A3ADC60" w14:textId="1265BB50" w:rsidR="004C780A" w:rsidRPr="00E45EAC" w:rsidRDefault="00821AD2" w:rsidP="00E45EAC">
      <w:pPr>
        <w:rPr>
          <w:b/>
          <w:sz w:val="28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3B248E5B" wp14:editId="5FDF9D3E">
            <wp:simplePos x="0" y="0"/>
            <wp:positionH relativeFrom="column">
              <wp:posOffset>2234565</wp:posOffset>
            </wp:positionH>
            <wp:positionV relativeFrom="paragraph">
              <wp:posOffset>530860</wp:posOffset>
            </wp:positionV>
            <wp:extent cx="1845119" cy="1383948"/>
            <wp:effectExtent l="0" t="0" r="3175" b="6985"/>
            <wp:wrapNone/>
            <wp:docPr id="7" name="Picture 6">
              <a:extLst xmlns:a="http://schemas.openxmlformats.org/drawingml/2006/main">
                <a:ext uri="{FF2B5EF4-FFF2-40B4-BE49-F238E27FC236}">
                  <a16:creationId xmlns:a16="http://schemas.microsoft.com/office/drawing/2014/main" id="{50DE3679-BDFC-4C37-ABEE-B165694BC5F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>
                      <a:extLst>
                        <a:ext uri="{FF2B5EF4-FFF2-40B4-BE49-F238E27FC236}">
                          <a16:creationId xmlns:a16="http://schemas.microsoft.com/office/drawing/2014/main" id="{50DE3679-BDFC-4C37-ABEE-B165694BC5F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845119" cy="138394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D516A" w:rsidRPr="00E45EAC">
        <w:rPr>
          <w:b/>
          <w:sz w:val="28"/>
        </w:rPr>
        <w:t>Please look at the following three pictures and identify issues that you would report to the farm manager.</w:t>
      </w:r>
    </w:p>
    <w:p w14:paraId="68EFE9A1" w14:textId="456F23EF" w:rsidR="00C26FB4" w:rsidRPr="002760B2" w:rsidRDefault="00821AD2" w:rsidP="00C26FB4">
      <w:pPr>
        <w:rPr>
          <w:sz w:val="28"/>
        </w:rPr>
      </w:pPr>
      <w:bookmarkStart w:id="0" w:name="_GoBack"/>
      <w:bookmarkEnd w:id="0"/>
      <w:r>
        <w:rPr>
          <w:noProof/>
        </w:rPr>
        <w:drawing>
          <wp:anchor distT="0" distB="0" distL="114300" distR="114300" simplePos="0" relativeHeight="251659264" behindDoc="0" locked="0" layoutInCell="1" allowOverlap="1" wp14:anchorId="5E0EAE3D" wp14:editId="2937A517">
            <wp:simplePos x="0" y="0"/>
            <wp:positionH relativeFrom="column">
              <wp:posOffset>4277360</wp:posOffset>
            </wp:positionH>
            <wp:positionV relativeFrom="paragraph">
              <wp:posOffset>585470</wp:posOffset>
            </wp:positionV>
            <wp:extent cx="2344141" cy="1014141"/>
            <wp:effectExtent l="0" t="0" r="0" b="0"/>
            <wp:wrapNone/>
            <wp:docPr id="6" name="Picture 5">
              <a:extLst xmlns:a="http://schemas.openxmlformats.org/drawingml/2006/main">
                <a:ext uri="{FF2B5EF4-FFF2-40B4-BE49-F238E27FC236}">
                  <a16:creationId xmlns:a16="http://schemas.microsoft.com/office/drawing/2014/main" id="{64522F3E-67A3-47A2-88EF-2A8C6907D4E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>
                      <a:extLst>
                        <a:ext uri="{FF2B5EF4-FFF2-40B4-BE49-F238E27FC236}">
                          <a16:creationId xmlns:a16="http://schemas.microsoft.com/office/drawing/2014/main" id="{64522F3E-67A3-47A2-88EF-2A8C6907D4E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344141" cy="101414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1312" behindDoc="0" locked="0" layoutInCell="1" allowOverlap="1" wp14:anchorId="42AE3CFC" wp14:editId="4EC5DD8D">
            <wp:simplePos x="0" y="0"/>
            <wp:positionH relativeFrom="column">
              <wp:posOffset>-236220</wp:posOffset>
            </wp:positionH>
            <wp:positionV relativeFrom="paragraph">
              <wp:posOffset>157480</wp:posOffset>
            </wp:positionV>
            <wp:extent cx="2205355" cy="1691005"/>
            <wp:effectExtent l="0" t="0" r="4445" b="4445"/>
            <wp:wrapNone/>
            <wp:docPr id="8" name="Picture 7">
              <a:extLst xmlns:a="http://schemas.openxmlformats.org/drawingml/2006/main">
                <a:ext uri="{FF2B5EF4-FFF2-40B4-BE49-F238E27FC236}">
                  <a16:creationId xmlns:a16="http://schemas.microsoft.com/office/drawing/2014/main" id="{7B396752-3CC7-48CA-971F-D71B6852B4B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>
                      <a:extLst>
                        <a:ext uri="{FF2B5EF4-FFF2-40B4-BE49-F238E27FC236}">
                          <a16:creationId xmlns:a16="http://schemas.microsoft.com/office/drawing/2014/main" id="{7B396752-3CC7-48CA-971F-D71B6852B4B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205355" cy="16910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C26FB4" w:rsidRPr="002760B2" w:rsidSect="00C26FB4">
      <w:headerReference w:type="default" r:id="rId10"/>
      <w:footerReference w:type="default" r:id="rId11"/>
      <w:type w:val="continuous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FB0A900" w14:textId="77777777" w:rsidR="00BE11B4" w:rsidRDefault="00BE11B4" w:rsidP="00CD71D0">
      <w:pPr>
        <w:spacing w:after="0" w:line="240" w:lineRule="auto"/>
      </w:pPr>
      <w:r>
        <w:separator/>
      </w:r>
    </w:p>
  </w:endnote>
  <w:endnote w:type="continuationSeparator" w:id="0">
    <w:p w14:paraId="4A87E6CC" w14:textId="77777777" w:rsidR="00BE11B4" w:rsidRDefault="00BE11B4" w:rsidP="00CD71D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7DF3F52" w14:textId="63EB75A8" w:rsidR="00CD71D0" w:rsidRDefault="00CD71D0">
    <w:pPr>
      <w:pStyle w:val="Footer"/>
    </w:pPr>
    <w:r>
      <w:fldChar w:fldCharType="begin"/>
    </w:r>
    <w:r>
      <w:instrText xml:space="preserve"> PAGE   \* MERGEFORMAT </w:instrText>
    </w:r>
    <w:r>
      <w:fldChar w:fldCharType="separate"/>
    </w:r>
    <w:r w:rsidR="00282A99">
      <w:rPr>
        <w:noProof/>
      </w:rPr>
      <w:t>1</w:t>
    </w:r>
    <w:r>
      <w:rPr>
        <w:noProof/>
      </w:rPr>
      <w:fldChar w:fldCharType="end"/>
    </w:r>
    <w:r>
      <w:rPr>
        <w:noProof/>
      </w:rPr>
      <w:tab/>
    </w:r>
    <w:r>
      <w:rPr>
        <w:noProof/>
      </w:rPr>
      <w:tab/>
      <w:t xml:space="preserve">Revised: </w:t>
    </w:r>
    <w:r w:rsidR="003C5B2F">
      <w:rPr>
        <w:noProof/>
      </w:rPr>
      <w:fldChar w:fldCharType="begin"/>
    </w:r>
    <w:r w:rsidR="003C5B2F">
      <w:rPr>
        <w:noProof/>
      </w:rPr>
      <w:instrText xml:space="preserve"> SAVEDATE  \@ "M/d/yyyy"  \* MERGEFORMAT </w:instrText>
    </w:r>
    <w:r w:rsidR="003C5B2F">
      <w:rPr>
        <w:noProof/>
      </w:rPr>
      <w:fldChar w:fldCharType="separate"/>
    </w:r>
    <w:r w:rsidR="00821AD2">
      <w:rPr>
        <w:noProof/>
      </w:rPr>
      <w:t>10/11/2022</w:t>
    </w:r>
    <w:r w:rsidR="003C5B2F">
      <w:rPr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CFFBEC1" w14:textId="77777777" w:rsidR="00BE11B4" w:rsidRDefault="00BE11B4" w:rsidP="00CD71D0">
      <w:pPr>
        <w:spacing w:after="0" w:line="240" w:lineRule="auto"/>
      </w:pPr>
      <w:r>
        <w:separator/>
      </w:r>
    </w:p>
  </w:footnote>
  <w:footnote w:type="continuationSeparator" w:id="0">
    <w:p w14:paraId="54E1880A" w14:textId="77777777" w:rsidR="00BE11B4" w:rsidRDefault="00BE11B4" w:rsidP="00CD71D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D213C7A" w14:textId="0359A944" w:rsidR="00CD71D0" w:rsidRDefault="00CD71D0">
    <w:pPr>
      <w:pStyle w:val="Header"/>
    </w:pPr>
    <w:r>
      <w:t xml:space="preserve">Oregon FFA </w:t>
    </w:r>
    <w:r>
      <w:tab/>
    </w:r>
    <w:r w:rsidR="005341BD">
      <w:t>Machinery</w:t>
    </w:r>
    <w:r w:rsidR="00C26FB4">
      <w:t xml:space="preserve"> </w:t>
    </w:r>
    <w:r w:rsidR="008D0DD5">
      <w:t>Guided</w:t>
    </w:r>
    <w:r w:rsidR="00C26FB4">
      <w:t xml:space="preserve"> Notes</w:t>
    </w:r>
    <w:r w:rsidR="00027680">
      <w:t xml:space="preserve"> </w:t>
    </w:r>
    <w:r w:rsidR="00027680">
      <w:tab/>
    </w:r>
    <w:fldSimple w:instr=" STYLEREF  Title  \* MERGEFORMAT ">
      <w:r w:rsidR="0045139C">
        <w:rPr>
          <w:noProof/>
        </w:rPr>
        <w:t>Machinery Skills</w:t>
      </w:r>
    </w:fldSimple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C3605D2"/>
    <w:multiLevelType w:val="hybridMultilevel"/>
    <w:tmpl w:val="113220FA"/>
    <w:lvl w:ilvl="0" w:tplc="7C2E8B2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B74583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DE0EA1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95A5FF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A7CF14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58E304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0720E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262498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6B2C52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 w15:restartNumberingAfterBreak="0">
    <w:nsid w:val="220728D1"/>
    <w:multiLevelType w:val="hybridMultilevel"/>
    <w:tmpl w:val="434C0E2C"/>
    <w:lvl w:ilvl="0" w:tplc="118EB340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</w:lvl>
    <w:lvl w:ilvl="1" w:tplc="214225CE" w:tentative="1">
      <w:start w:val="1"/>
      <w:numFmt w:val="upperLetter"/>
      <w:lvlText w:val="%2."/>
      <w:lvlJc w:val="left"/>
      <w:pPr>
        <w:tabs>
          <w:tab w:val="num" w:pos="1440"/>
        </w:tabs>
        <w:ind w:left="1440" w:hanging="360"/>
      </w:pPr>
    </w:lvl>
    <w:lvl w:ilvl="2" w:tplc="95F0C17C" w:tentative="1">
      <w:start w:val="1"/>
      <w:numFmt w:val="upperLetter"/>
      <w:lvlText w:val="%3."/>
      <w:lvlJc w:val="left"/>
      <w:pPr>
        <w:tabs>
          <w:tab w:val="num" w:pos="2160"/>
        </w:tabs>
        <w:ind w:left="2160" w:hanging="360"/>
      </w:pPr>
    </w:lvl>
    <w:lvl w:ilvl="3" w:tplc="5FACAF62" w:tentative="1">
      <w:start w:val="1"/>
      <w:numFmt w:val="upperLetter"/>
      <w:lvlText w:val="%4."/>
      <w:lvlJc w:val="left"/>
      <w:pPr>
        <w:tabs>
          <w:tab w:val="num" w:pos="2880"/>
        </w:tabs>
        <w:ind w:left="2880" w:hanging="360"/>
      </w:pPr>
    </w:lvl>
    <w:lvl w:ilvl="4" w:tplc="F8101C20" w:tentative="1">
      <w:start w:val="1"/>
      <w:numFmt w:val="upperLetter"/>
      <w:lvlText w:val="%5."/>
      <w:lvlJc w:val="left"/>
      <w:pPr>
        <w:tabs>
          <w:tab w:val="num" w:pos="3600"/>
        </w:tabs>
        <w:ind w:left="3600" w:hanging="360"/>
      </w:pPr>
    </w:lvl>
    <w:lvl w:ilvl="5" w:tplc="77FA2C4C" w:tentative="1">
      <w:start w:val="1"/>
      <w:numFmt w:val="upperLetter"/>
      <w:lvlText w:val="%6."/>
      <w:lvlJc w:val="left"/>
      <w:pPr>
        <w:tabs>
          <w:tab w:val="num" w:pos="4320"/>
        </w:tabs>
        <w:ind w:left="4320" w:hanging="360"/>
      </w:pPr>
    </w:lvl>
    <w:lvl w:ilvl="6" w:tplc="CC92AD52" w:tentative="1">
      <w:start w:val="1"/>
      <w:numFmt w:val="upperLetter"/>
      <w:lvlText w:val="%7."/>
      <w:lvlJc w:val="left"/>
      <w:pPr>
        <w:tabs>
          <w:tab w:val="num" w:pos="5040"/>
        </w:tabs>
        <w:ind w:left="5040" w:hanging="360"/>
      </w:pPr>
    </w:lvl>
    <w:lvl w:ilvl="7" w:tplc="B30A38F2" w:tentative="1">
      <w:start w:val="1"/>
      <w:numFmt w:val="upperLetter"/>
      <w:lvlText w:val="%8."/>
      <w:lvlJc w:val="left"/>
      <w:pPr>
        <w:tabs>
          <w:tab w:val="num" w:pos="5760"/>
        </w:tabs>
        <w:ind w:left="5760" w:hanging="360"/>
      </w:pPr>
    </w:lvl>
    <w:lvl w:ilvl="8" w:tplc="FCDE8730" w:tentative="1">
      <w:start w:val="1"/>
      <w:numFmt w:val="upp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31611315"/>
    <w:multiLevelType w:val="hybridMultilevel"/>
    <w:tmpl w:val="A5F8A3F8"/>
    <w:lvl w:ilvl="0" w:tplc="E344629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C40370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0DC5FD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BCC1E6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68EC7D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06EB23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3CEF58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C163D8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AC2849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42DA66EB"/>
    <w:multiLevelType w:val="hybridMultilevel"/>
    <w:tmpl w:val="312CDCDA"/>
    <w:lvl w:ilvl="0" w:tplc="1BC22E2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59635F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112264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9A45BB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1ECCD2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B34E04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2D4CCC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E96C10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3F2672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 w15:restartNumberingAfterBreak="0">
    <w:nsid w:val="449F4473"/>
    <w:multiLevelType w:val="hybridMultilevel"/>
    <w:tmpl w:val="7B1693B4"/>
    <w:lvl w:ilvl="0" w:tplc="DD3E508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E7A2B0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D2877B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9A04BD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CBE520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A924A7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516023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0D8D29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830E9A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 w15:restartNumberingAfterBreak="0">
    <w:nsid w:val="46A62316"/>
    <w:multiLevelType w:val="hybridMultilevel"/>
    <w:tmpl w:val="9B9C5740"/>
    <w:lvl w:ilvl="0" w:tplc="8A22BEC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018CD8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016DB0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6CC27A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D381F7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85A853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48AD26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34093A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12A836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 w15:restartNumberingAfterBreak="0">
    <w:nsid w:val="479C5D4A"/>
    <w:multiLevelType w:val="hybridMultilevel"/>
    <w:tmpl w:val="1396D5C4"/>
    <w:lvl w:ilvl="0" w:tplc="64906E7E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</w:lvl>
    <w:lvl w:ilvl="1" w:tplc="7CAEB4C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asciiTheme="minorHAnsi" w:eastAsiaTheme="minorHAnsi" w:hAnsiTheme="minorHAnsi" w:cstheme="minorBidi"/>
      </w:rPr>
    </w:lvl>
    <w:lvl w:ilvl="2" w:tplc="76704630" w:tentative="1">
      <w:start w:val="1"/>
      <w:numFmt w:val="upperLetter"/>
      <w:lvlText w:val="%3."/>
      <w:lvlJc w:val="left"/>
      <w:pPr>
        <w:tabs>
          <w:tab w:val="num" w:pos="2160"/>
        </w:tabs>
        <w:ind w:left="2160" w:hanging="360"/>
      </w:pPr>
    </w:lvl>
    <w:lvl w:ilvl="3" w:tplc="1C205D74" w:tentative="1">
      <w:start w:val="1"/>
      <w:numFmt w:val="upperLetter"/>
      <w:lvlText w:val="%4."/>
      <w:lvlJc w:val="left"/>
      <w:pPr>
        <w:tabs>
          <w:tab w:val="num" w:pos="2880"/>
        </w:tabs>
        <w:ind w:left="2880" w:hanging="360"/>
      </w:pPr>
    </w:lvl>
    <w:lvl w:ilvl="4" w:tplc="9E580FCE" w:tentative="1">
      <w:start w:val="1"/>
      <w:numFmt w:val="upperLetter"/>
      <w:lvlText w:val="%5."/>
      <w:lvlJc w:val="left"/>
      <w:pPr>
        <w:tabs>
          <w:tab w:val="num" w:pos="3600"/>
        </w:tabs>
        <w:ind w:left="3600" w:hanging="360"/>
      </w:pPr>
    </w:lvl>
    <w:lvl w:ilvl="5" w:tplc="AAD2B92A" w:tentative="1">
      <w:start w:val="1"/>
      <w:numFmt w:val="upperLetter"/>
      <w:lvlText w:val="%6."/>
      <w:lvlJc w:val="left"/>
      <w:pPr>
        <w:tabs>
          <w:tab w:val="num" w:pos="4320"/>
        </w:tabs>
        <w:ind w:left="4320" w:hanging="360"/>
      </w:pPr>
    </w:lvl>
    <w:lvl w:ilvl="6" w:tplc="2BDCF8FE" w:tentative="1">
      <w:start w:val="1"/>
      <w:numFmt w:val="upperLetter"/>
      <w:lvlText w:val="%7."/>
      <w:lvlJc w:val="left"/>
      <w:pPr>
        <w:tabs>
          <w:tab w:val="num" w:pos="5040"/>
        </w:tabs>
        <w:ind w:left="5040" w:hanging="360"/>
      </w:pPr>
    </w:lvl>
    <w:lvl w:ilvl="7" w:tplc="D3AE4294" w:tentative="1">
      <w:start w:val="1"/>
      <w:numFmt w:val="upperLetter"/>
      <w:lvlText w:val="%8."/>
      <w:lvlJc w:val="left"/>
      <w:pPr>
        <w:tabs>
          <w:tab w:val="num" w:pos="5760"/>
        </w:tabs>
        <w:ind w:left="5760" w:hanging="360"/>
      </w:pPr>
    </w:lvl>
    <w:lvl w:ilvl="8" w:tplc="89727C0E" w:tentative="1">
      <w:start w:val="1"/>
      <w:numFmt w:val="upp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674227B6"/>
    <w:multiLevelType w:val="hybridMultilevel"/>
    <w:tmpl w:val="36B41942"/>
    <w:lvl w:ilvl="0" w:tplc="6F7E8E42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</w:lvl>
    <w:lvl w:ilvl="1" w:tplc="DEE80252" w:tentative="1">
      <w:start w:val="1"/>
      <w:numFmt w:val="upperLetter"/>
      <w:lvlText w:val="%2."/>
      <w:lvlJc w:val="left"/>
      <w:pPr>
        <w:tabs>
          <w:tab w:val="num" w:pos="1440"/>
        </w:tabs>
        <w:ind w:left="1440" w:hanging="360"/>
      </w:pPr>
    </w:lvl>
    <w:lvl w:ilvl="2" w:tplc="46D6EEF6" w:tentative="1">
      <w:start w:val="1"/>
      <w:numFmt w:val="upperLetter"/>
      <w:lvlText w:val="%3."/>
      <w:lvlJc w:val="left"/>
      <w:pPr>
        <w:tabs>
          <w:tab w:val="num" w:pos="2160"/>
        </w:tabs>
        <w:ind w:left="2160" w:hanging="360"/>
      </w:pPr>
    </w:lvl>
    <w:lvl w:ilvl="3" w:tplc="F1501BD6" w:tentative="1">
      <w:start w:val="1"/>
      <w:numFmt w:val="upperLetter"/>
      <w:lvlText w:val="%4."/>
      <w:lvlJc w:val="left"/>
      <w:pPr>
        <w:tabs>
          <w:tab w:val="num" w:pos="2880"/>
        </w:tabs>
        <w:ind w:left="2880" w:hanging="360"/>
      </w:pPr>
    </w:lvl>
    <w:lvl w:ilvl="4" w:tplc="4B4E4096" w:tentative="1">
      <w:start w:val="1"/>
      <w:numFmt w:val="upperLetter"/>
      <w:lvlText w:val="%5."/>
      <w:lvlJc w:val="left"/>
      <w:pPr>
        <w:tabs>
          <w:tab w:val="num" w:pos="3600"/>
        </w:tabs>
        <w:ind w:left="3600" w:hanging="360"/>
      </w:pPr>
    </w:lvl>
    <w:lvl w:ilvl="5" w:tplc="4C28FE38" w:tentative="1">
      <w:start w:val="1"/>
      <w:numFmt w:val="upperLetter"/>
      <w:lvlText w:val="%6."/>
      <w:lvlJc w:val="left"/>
      <w:pPr>
        <w:tabs>
          <w:tab w:val="num" w:pos="4320"/>
        </w:tabs>
        <w:ind w:left="4320" w:hanging="360"/>
      </w:pPr>
    </w:lvl>
    <w:lvl w:ilvl="6" w:tplc="73E8F9FC" w:tentative="1">
      <w:start w:val="1"/>
      <w:numFmt w:val="upperLetter"/>
      <w:lvlText w:val="%7."/>
      <w:lvlJc w:val="left"/>
      <w:pPr>
        <w:tabs>
          <w:tab w:val="num" w:pos="5040"/>
        </w:tabs>
        <w:ind w:left="5040" w:hanging="360"/>
      </w:pPr>
    </w:lvl>
    <w:lvl w:ilvl="7" w:tplc="029206C8" w:tentative="1">
      <w:start w:val="1"/>
      <w:numFmt w:val="upperLetter"/>
      <w:lvlText w:val="%8."/>
      <w:lvlJc w:val="left"/>
      <w:pPr>
        <w:tabs>
          <w:tab w:val="num" w:pos="5760"/>
        </w:tabs>
        <w:ind w:left="5760" w:hanging="360"/>
      </w:pPr>
    </w:lvl>
    <w:lvl w:ilvl="8" w:tplc="72AE2176" w:tentative="1">
      <w:start w:val="1"/>
      <w:numFmt w:val="upp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73AA22DA"/>
    <w:multiLevelType w:val="hybridMultilevel"/>
    <w:tmpl w:val="728CCF82"/>
    <w:lvl w:ilvl="0" w:tplc="2F6A524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FFE11B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45AFE2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09E5C1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E028A0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B146F3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3F864D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3E05E7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842665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 w15:restartNumberingAfterBreak="0">
    <w:nsid w:val="788F52D8"/>
    <w:multiLevelType w:val="hybridMultilevel"/>
    <w:tmpl w:val="30E62FF2"/>
    <w:lvl w:ilvl="0" w:tplc="C4F2F6EE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</w:lvl>
    <w:lvl w:ilvl="1" w:tplc="E624A04E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asciiTheme="minorHAnsi" w:eastAsiaTheme="minorHAnsi" w:hAnsiTheme="minorHAnsi" w:cstheme="minorBidi"/>
      </w:rPr>
    </w:lvl>
    <w:lvl w:ilvl="2" w:tplc="4476BDC2" w:tentative="1">
      <w:start w:val="1"/>
      <w:numFmt w:val="upperLetter"/>
      <w:lvlText w:val="%3."/>
      <w:lvlJc w:val="left"/>
      <w:pPr>
        <w:tabs>
          <w:tab w:val="num" w:pos="2160"/>
        </w:tabs>
        <w:ind w:left="2160" w:hanging="360"/>
      </w:pPr>
    </w:lvl>
    <w:lvl w:ilvl="3" w:tplc="31EEBD26" w:tentative="1">
      <w:start w:val="1"/>
      <w:numFmt w:val="upperLetter"/>
      <w:lvlText w:val="%4."/>
      <w:lvlJc w:val="left"/>
      <w:pPr>
        <w:tabs>
          <w:tab w:val="num" w:pos="2880"/>
        </w:tabs>
        <w:ind w:left="2880" w:hanging="360"/>
      </w:pPr>
    </w:lvl>
    <w:lvl w:ilvl="4" w:tplc="0CB4D5B2" w:tentative="1">
      <w:start w:val="1"/>
      <w:numFmt w:val="upperLetter"/>
      <w:lvlText w:val="%5."/>
      <w:lvlJc w:val="left"/>
      <w:pPr>
        <w:tabs>
          <w:tab w:val="num" w:pos="3600"/>
        </w:tabs>
        <w:ind w:left="3600" w:hanging="360"/>
      </w:pPr>
    </w:lvl>
    <w:lvl w:ilvl="5" w:tplc="8C6692CE" w:tentative="1">
      <w:start w:val="1"/>
      <w:numFmt w:val="upperLetter"/>
      <w:lvlText w:val="%6."/>
      <w:lvlJc w:val="left"/>
      <w:pPr>
        <w:tabs>
          <w:tab w:val="num" w:pos="4320"/>
        </w:tabs>
        <w:ind w:left="4320" w:hanging="360"/>
      </w:pPr>
    </w:lvl>
    <w:lvl w:ilvl="6" w:tplc="51606312" w:tentative="1">
      <w:start w:val="1"/>
      <w:numFmt w:val="upperLetter"/>
      <w:lvlText w:val="%7."/>
      <w:lvlJc w:val="left"/>
      <w:pPr>
        <w:tabs>
          <w:tab w:val="num" w:pos="5040"/>
        </w:tabs>
        <w:ind w:left="5040" w:hanging="360"/>
      </w:pPr>
    </w:lvl>
    <w:lvl w:ilvl="7" w:tplc="3566E47A" w:tentative="1">
      <w:start w:val="1"/>
      <w:numFmt w:val="upperLetter"/>
      <w:lvlText w:val="%8."/>
      <w:lvlJc w:val="left"/>
      <w:pPr>
        <w:tabs>
          <w:tab w:val="num" w:pos="5760"/>
        </w:tabs>
        <w:ind w:left="5760" w:hanging="360"/>
      </w:pPr>
    </w:lvl>
    <w:lvl w:ilvl="8" w:tplc="99028122" w:tentative="1">
      <w:start w:val="1"/>
      <w:numFmt w:val="upperLetter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  <w:num w:numId="2">
    <w:abstractNumId w:val="8"/>
  </w:num>
  <w:num w:numId="3">
    <w:abstractNumId w:val="9"/>
  </w:num>
  <w:num w:numId="4">
    <w:abstractNumId w:val="2"/>
  </w:num>
  <w:num w:numId="5">
    <w:abstractNumId w:val="1"/>
  </w:num>
  <w:num w:numId="6">
    <w:abstractNumId w:val="3"/>
  </w:num>
  <w:num w:numId="7">
    <w:abstractNumId w:val="7"/>
  </w:num>
  <w:num w:numId="8">
    <w:abstractNumId w:val="4"/>
  </w:num>
  <w:num w:numId="9">
    <w:abstractNumId w:val="6"/>
  </w:num>
  <w:num w:numId="10">
    <w:abstractNumId w:val="5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attachedTemplate r:id="rId1"/>
  <w:linkStyle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83F44"/>
    <w:rsid w:val="00027680"/>
    <w:rsid w:val="00066C6D"/>
    <w:rsid w:val="00083D37"/>
    <w:rsid w:val="000926F1"/>
    <w:rsid w:val="00095BE9"/>
    <w:rsid w:val="000A224C"/>
    <w:rsid w:val="000E28CA"/>
    <w:rsid w:val="000E6131"/>
    <w:rsid w:val="000F2422"/>
    <w:rsid w:val="00102AFC"/>
    <w:rsid w:val="00110861"/>
    <w:rsid w:val="00130F1F"/>
    <w:rsid w:val="00132629"/>
    <w:rsid w:val="001622D7"/>
    <w:rsid w:val="00170CBF"/>
    <w:rsid w:val="00170E06"/>
    <w:rsid w:val="00183F44"/>
    <w:rsid w:val="001A009B"/>
    <w:rsid w:val="001D03D2"/>
    <w:rsid w:val="001D516A"/>
    <w:rsid w:val="00207B0D"/>
    <w:rsid w:val="00213D42"/>
    <w:rsid w:val="002241D5"/>
    <w:rsid w:val="00266CF0"/>
    <w:rsid w:val="002673B6"/>
    <w:rsid w:val="002760B2"/>
    <w:rsid w:val="00282A99"/>
    <w:rsid w:val="002C28D2"/>
    <w:rsid w:val="002C4211"/>
    <w:rsid w:val="002E0F41"/>
    <w:rsid w:val="002F5AAD"/>
    <w:rsid w:val="00381977"/>
    <w:rsid w:val="003A273B"/>
    <w:rsid w:val="003C5B2F"/>
    <w:rsid w:val="003D08B5"/>
    <w:rsid w:val="00424DEC"/>
    <w:rsid w:val="004337D6"/>
    <w:rsid w:val="0045139C"/>
    <w:rsid w:val="00464C0D"/>
    <w:rsid w:val="004A29E8"/>
    <w:rsid w:val="004C780A"/>
    <w:rsid w:val="005341BD"/>
    <w:rsid w:val="0055380D"/>
    <w:rsid w:val="00557E8E"/>
    <w:rsid w:val="005629A8"/>
    <w:rsid w:val="005940BC"/>
    <w:rsid w:val="005B549F"/>
    <w:rsid w:val="005D16B1"/>
    <w:rsid w:val="005E0891"/>
    <w:rsid w:val="005F1F41"/>
    <w:rsid w:val="005F79EB"/>
    <w:rsid w:val="0063305F"/>
    <w:rsid w:val="00654ECF"/>
    <w:rsid w:val="00672761"/>
    <w:rsid w:val="006A6900"/>
    <w:rsid w:val="006B18A7"/>
    <w:rsid w:val="006B7864"/>
    <w:rsid w:val="00726CDC"/>
    <w:rsid w:val="00731912"/>
    <w:rsid w:val="007E2543"/>
    <w:rsid w:val="00807F4B"/>
    <w:rsid w:val="00811FD7"/>
    <w:rsid w:val="00821AD2"/>
    <w:rsid w:val="008A019A"/>
    <w:rsid w:val="008C1286"/>
    <w:rsid w:val="008D0DD5"/>
    <w:rsid w:val="008D789E"/>
    <w:rsid w:val="00946BD2"/>
    <w:rsid w:val="00961285"/>
    <w:rsid w:val="009638C9"/>
    <w:rsid w:val="00977AF9"/>
    <w:rsid w:val="0099427E"/>
    <w:rsid w:val="009A6739"/>
    <w:rsid w:val="00A1215C"/>
    <w:rsid w:val="00A22FC8"/>
    <w:rsid w:val="00A23B4F"/>
    <w:rsid w:val="00A41A43"/>
    <w:rsid w:val="00A55D03"/>
    <w:rsid w:val="00A6043C"/>
    <w:rsid w:val="00A75057"/>
    <w:rsid w:val="00A9258A"/>
    <w:rsid w:val="00AC0FB7"/>
    <w:rsid w:val="00AC1350"/>
    <w:rsid w:val="00B33EAF"/>
    <w:rsid w:val="00B572F7"/>
    <w:rsid w:val="00BE11B4"/>
    <w:rsid w:val="00C04B4B"/>
    <w:rsid w:val="00C26FB4"/>
    <w:rsid w:val="00C51E7E"/>
    <w:rsid w:val="00C61215"/>
    <w:rsid w:val="00C81E3E"/>
    <w:rsid w:val="00C82016"/>
    <w:rsid w:val="00C92568"/>
    <w:rsid w:val="00CA66C8"/>
    <w:rsid w:val="00CB404F"/>
    <w:rsid w:val="00CD71D0"/>
    <w:rsid w:val="00CE2A2C"/>
    <w:rsid w:val="00CE7C63"/>
    <w:rsid w:val="00CF1F6C"/>
    <w:rsid w:val="00D023A5"/>
    <w:rsid w:val="00DB1079"/>
    <w:rsid w:val="00DC59D2"/>
    <w:rsid w:val="00E413F7"/>
    <w:rsid w:val="00E45EAC"/>
    <w:rsid w:val="00E70329"/>
    <w:rsid w:val="00E75A06"/>
    <w:rsid w:val="00E92E78"/>
    <w:rsid w:val="00F44C6A"/>
    <w:rsid w:val="00F87DA4"/>
    <w:rsid w:val="00FD4507"/>
    <w:rsid w:val="00FE74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5D62CDC"/>
  <w15:docId w15:val="{5358F289-FA0D-4143-ADED-9460910FD8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8D0DD5"/>
    <w:pPr>
      <w:spacing w:after="120"/>
    </w:pPr>
  </w:style>
  <w:style w:type="paragraph" w:styleId="Heading1">
    <w:name w:val="heading 1"/>
    <w:basedOn w:val="Normal"/>
    <w:next w:val="Normal"/>
    <w:link w:val="Heading1Char"/>
    <w:uiPriority w:val="9"/>
    <w:qFormat/>
    <w:rsid w:val="008D0DD5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b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D0DD5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b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D0DD5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8D0DD5"/>
    <w:pPr>
      <w:ind w:left="720"/>
      <w:contextualSpacing/>
    </w:pPr>
  </w:style>
  <w:style w:type="paragraph" w:styleId="NoSpacing">
    <w:name w:val="No Spacing"/>
    <w:link w:val="NoSpacingChar"/>
    <w:uiPriority w:val="1"/>
    <w:qFormat/>
    <w:rsid w:val="008D0DD5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8D0DD5"/>
    <w:rPr>
      <w:rFonts w:asciiTheme="majorHAnsi" w:eastAsiaTheme="majorEastAsia" w:hAnsiTheme="majorHAnsi" w:cstheme="majorBidi"/>
      <w:b/>
      <w:sz w:val="32"/>
      <w:szCs w:val="32"/>
    </w:rPr>
  </w:style>
  <w:style w:type="paragraph" w:styleId="Title">
    <w:name w:val="Title"/>
    <w:basedOn w:val="Normal"/>
    <w:next w:val="Normal"/>
    <w:link w:val="TitleChar"/>
    <w:uiPriority w:val="10"/>
    <w:qFormat/>
    <w:rsid w:val="008D0DD5"/>
    <w:pPr>
      <w:spacing w:after="0" w:line="240" w:lineRule="auto"/>
      <w:contextualSpacing/>
      <w:jc w:val="center"/>
    </w:pPr>
    <w:rPr>
      <w:rFonts w:asciiTheme="majorHAnsi" w:eastAsiaTheme="majorEastAsia" w:hAnsiTheme="majorHAnsi" w:cstheme="majorBidi"/>
      <w:b/>
      <w:spacing w:val="-10"/>
      <w:kern w:val="28"/>
      <w:sz w:val="48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8D0DD5"/>
    <w:rPr>
      <w:rFonts w:asciiTheme="majorHAnsi" w:eastAsiaTheme="majorEastAsia" w:hAnsiTheme="majorHAnsi" w:cstheme="majorBidi"/>
      <w:b/>
      <w:spacing w:val="-10"/>
      <w:kern w:val="28"/>
      <w:sz w:val="48"/>
      <w:szCs w:val="56"/>
    </w:rPr>
  </w:style>
  <w:style w:type="paragraph" w:styleId="Header">
    <w:name w:val="header"/>
    <w:basedOn w:val="Normal"/>
    <w:link w:val="HeaderChar"/>
    <w:uiPriority w:val="99"/>
    <w:unhideWhenUsed/>
    <w:rsid w:val="008D0DD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D0DD5"/>
  </w:style>
  <w:style w:type="paragraph" w:styleId="Footer">
    <w:name w:val="footer"/>
    <w:basedOn w:val="Normal"/>
    <w:link w:val="FooterChar"/>
    <w:uiPriority w:val="99"/>
    <w:unhideWhenUsed/>
    <w:rsid w:val="008D0DD5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D0DD5"/>
  </w:style>
  <w:style w:type="character" w:customStyle="1" w:styleId="Heading2Char">
    <w:name w:val="Heading 2 Char"/>
    <w:basedOn w:val="DefaultParagraphFont"/>
    <w:link w:val="Heading2"/>
    <w:uiPriority w:val="9"/>
    <w:rsid w:val="008D0DD5"/>
    <w:rPr>
      <w:rFonts w:asciiTheme="majorHAnsi" w:eastAsiaTheme="majorEastAsia" w:hAnsiTheme="majorHAnsi" w:cstheme="majorBidi"/>
      <w:b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8D0DD5"/>
    <w:rPr>
      <w:rFonts w:asciiTheme="majorHAnsi" w:eastAsiaTheme="majorEastAsia" w:hAnsiTheme="majorHAnsi" w:cstheme="majorBidi"/>
      <w:sz w:val="24"/>
      <w:szCs w:val="24"/>
    </w:rPr>
  </w:style>
  <w:style w:type="table" w:styleId="TableGrid">
    <w:name w:val="Table Grid"/>
    <w:basedOn w:val="TableNormal"/>
    <w:uiPriority w:val="39"/>
    <w:rsid w:val="008D0DD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8D0DD5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8D0DD5"/>
    <w:rPr>
      <w:color w:val="605E5C"/>
      <w:shd w:val="clear" w:color="auto" w:fill="E1DFDD"/>
    </w:rPr>
  </w:style>
  <w:style w:type="paragraph" w:customStyle="1" w:styleId="Default">
    <w:name w:val="Default"/>
    <w:rsid w:val="008D0DD5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customStyle="1" w:styleId="NoSpacingChar">
    <w:name w:val="No Spacing Char"/>
    <w:link w:val="NoSpacing"/>
    <w:uiPriority w:val="1"/>
    <w:rsid w:val="005F1F41"/>
  </w:style>
  <w:style w:type="character" w:styleId="CommentReference">
    <w:name w:val="annotation reference"/>
    <w:basedOn w:val="DefaultParagraphFont"/>
    <w:uiPriority w:val="99"/>
    <w:semiHidden/>
    <w:unhideWhenUsed/>
    <w:rsid w:val="008D0DD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8D0DD5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8D0DD5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D0DD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D0DD5"/>
    <w:rPr>
      <w:b/>
      <w:bCs/>
      <w:sz w:val="20"/>
      <w:szCs w:val="20"/>
    </w:rPr>
  </w:style>
  <w:style w:type="character" w:styleId="FollowedHyperlink">
    <w:name w:val="FollowedHyperlink"/>
    <w:basedOn w:val="DefaultParagraphFont"/>
    <w:uiPriority w:val="99"/>
    <w:semiHidden/>
    <w:unhideWhenUsed/>
    <w:rsid w:val="008D0DD5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052722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342762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25762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025001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71214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49771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53492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24566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0446617">
          <w:marLeft w:val="72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567898">
          <w:marLeft w:val="72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801729">
          <w:marLeft w:val="72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082483">
          <w:marLeft w:val="72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751265">
          <w:marLeft w:val="72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647911">
          <w:marLeft w:val="1512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0902377">
          <w:marLeft w:val="1512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326613">
          <w:marLeft w:val="72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8615326">
          <w:marLeft w:val="72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475046">
          <w:marLeft w:val="72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71400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9207158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7962760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973644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7040101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45481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9818759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0280105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016836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903560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6492708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5259947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057290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9703555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89552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06295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3308795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210916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667559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078560">
          <w:marLeft w:val="144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5680117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622056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640401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18813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spiess\Box\Oregon%20Ag%20Mech%20CDE%20Curriculum\Survey\Survey%20Unit%20Plan.doc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Survey Unit Plan</Template>
  <TotalTime>1</TotalTime>
  <Pages>2</Pages>
  <Words>233</Words>
  <Characters>1334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Michael Spiess</dc:creator>
  <cp:keywords/>
  <dc:description/>
  <cp:lastModifiedBy>Thomas M Henderson</cp:lastModifiedBy>
  <cp:revision>2</cp:revision>
  <dcterms:created xsi:type="dcterms:W3CDTF">2022-10-12T03:36:00Z</dcterms:created>
  <dcterms:modified xsi:type="dcterms:W3CDTF">2022-10-12T03:36:00Z</dcterms:modified>
</cp:coreProperties>
</file>